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James NOOKE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fl.1504)</w:t>
      </w: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 w:rsidRPr="00CF2C35"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 w:rsidRPr="00CF2C35">
        <w:rPr>
          <w:rFonts w:ascii="Times New Roman" w:hAnsi="Times New Roman" w:cs="Times New Roman"/>
          <w:sz w:val="24"/>
          <w:szCs w:val="24"/>
        </w:rPr>
        <w:t>, Thanet, Kent.</w:t>
      </w: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ab/>
        <w:t>1504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635" w:rsidRPr="00CF2C35" w:rsidRDefault="00F74635" w:rsidP="00F746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F7463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635" w:rsidRDefault="00F74635" w:rsidP="00E71FC3">
      <w:pPr>
        <w:spacing w:after="0" w:line="240" w:lineRule="auto"/>
      </w:pPr>
      <w:r>
        <w:separator/>
      </w:r>
    </w:p>
  </w:endnote>
  <w:endnote w:type="continuationSeparator" w:id="0">
    <w:p w:rsidR="00F74635" w:rsidRDefault="00F746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635" w:rsidRDefault="00F74635" w:rsidP="00E71FC3">
      <w:pPr>
        <w:spacing w:after="0" w:line="240" w:lineRule="auto"/>
      </w:pPr>
      <w:r>
        <w:separator/>
      </w:r>
    </w:p>
  </w:footnote>
  <w:footnote w:type="continuationSeparator" w:id="0">
    <w:p w:rsidR="00F74635" w:rsidRDefault="00F746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35"/>
    <w:rsid w:val="00AB52E8"/>
    <w:rsid w:val="00B16D3F"/>
    <w:rsid w:val="00E71FC3"/>
    <w:rsid w:val="00EF4813"/>
    <w:rsid w:val="00F7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3C779-D0A5-4E1B-B6F8-ABDECC96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2016-04-10T19:02:00Z</dcterms:created>
  <dcterms:modified xsi:type="dcterms:W3CDTF">2016-04-10T19:03:00Z</dcterms:modified>
</cp:coreProperties>
</file>